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F51EE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0AE6EE28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Grocer.</w:t>
      </w:r>
    </w:p>
    <w:p w14:paraId="584B2E13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37BEC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25F196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Parker of London, mercer(q.v.), were commissioned to </w:t>
      </w:r>
      <w:proofErr w:type="gramStart"/>
      <w:r>
        <w:rPr>
          <w:rFonts w:ascii="Times New Roman" w:hAnsi="Times New Roman" w:cs="Times New Roman"/>
          <w:sz w:val="24"/>
          <w:szCs w:val="24"/>
        </w:rPr>
        <w:t>collect</w:t>
      </w:r>
      <w:proofErr w:type="gramEnd"/>
    </w:p>
    <w:p w14:paraId="63B1F410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customs in the port of Southampton and all ports and places along the</w:t>
      </w:r>
    </w:p>
    <w:p w14:paraId="3CECEB4B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coast to the Isle of Wight and Poole.   (C.F.R. 1399-1405 p.3)</w:t>
      </w:r>
    </w:p>
    <w:p w14:paraId="680B8225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8CC6D8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51A8B" w14:textId="77777777" w:rsidR="00092D66" w:rsidRDefault="00092D66" w:rsidP="00092D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2021</w:t>
      </w:r>
    </w:p>
    <w:p w14:paraId="757835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E1E0C" w14:textId="77777777" w:rsidR="00092D66" w:rsidRDefault="00092D66" w:rsidP="009139A6">
      <w:r>
        <w:separator/>
      </w:r>
    </w:p>
  </w:endnote>
  <w:endnote w:type="continuationSeparator" w:id="0">
    <w:p w14:paraId="7965E65F" w14:textId="77777777" w:rsidR="00092D66" w:rsidRDefault="00092D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1E1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D4E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C62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58923" w14:textId="77777777" w:rsidR="00092D66" w:rsidRDefault="00092D66" w:rsidP="009139A6">
      <w:r>
        <w:separator/>
      </w:r>
    </w:p>
  </w:footnote>
  <w:footnote w:type="continuationSeparator" w:id="0">
    <w:p w14:paraId="60FEA055" w14:textId="77777777" w:rsidR="00092D66" w:rsidRDefault="00092D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F1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D8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0F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66"/>
    <w:rsid w:val="000666E0"/>
    <w:rsid w:val="00092D6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5440A"/>
  <w15:chartTrackingRefBased/>
  <w15:docId w15:val="{B08B304B-63FA-49D4-83B7-DCE822D7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2021-04-27T12:57:00Z</dcterms:created>
  <dcterms:modified xsi:type="dcterms:W3CDTF">2021-04-27T12:57:00Z</dcterms:modified>
</cp:coreProperties>
</file>